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30D" w:rsidRDefault="001E630D" w:rsidP="001E63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NOKE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E630D" w:rsidRDefault="001E630D" w:rsidP="001E63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Sittingbourne, Kent. Butcher.</w:t>
      </w:r>
    </w:p>
    <w:p w:rsidR="001E630D" w:rsidRDefault="001E630D" w:rsidP="001E630D">
      <w:pPr>
        <w:rPr>
          <w:rFonts w:ascii="Times New Roman" w:hAnsi="Times New Roman" w:cs="Times New Roman"/>
        </w:rPr>
      </w:pPr>
    </w:p>
    <w:p w:rsidR="001E630D" w:rsidRDefault="001E630D" w:rsidP="001E630D">
      <w:pPr>
        <w:rPr>
          <w:rFonts w:ascii="Times New Roman" w:hAnsi="Times New Roman" w:cs="Times New Roman"/>
        </w:rPr>
      </w:pPr>
    </w:p>
    <w:p w:rsidR="001E630D" w:rsidRDefault="001E630D" w:rsidP="001E63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Clerk(q.v.) and Roger Baker(q.v.) brought a plaint of debt against him</w:t>
      </w:r>
    </w:p>
    <w:p w:rsidR="001E630D" w:rsidRDefault="001E630D" w:rsidP="001E63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Desse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Rodmersham</w:t>
      </w:r>
      <w:proofErr w:type="spellEnd"/>
      <w:r>
        <w:rPr>
          <w:rFonts w:ascii="Times New Roman" w:hAnsi="Times New Roman" w:cs="Times New Roman"/>
        </w:rPr>
        <w:t>(q.v.).</w:t>
      </w:r>
    </w:p>
    <w:p w:rsidR="001E630D" w:rsidRDefault="001E630D" w:rsidP="001E63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E630D" w:rsidRDefault="001E630D" w:rsidP="001E630D">
      <w:pPr>
        <w:rPr>
          <w:rFonts w:ascii="Times New Roman" w:hAnsi="Times New Roman" w:cs="Times New Roman"/>
        </w:rPr>
      </w:pPr>
    </w:p>
    <w:p w:rsidR="001E630D" w:rsidRDefault="001E630D" w:rsidP="001E630D">
      <w:pPr>
        <w:rPr>
          <w:rFonts w:ascii="Times New Roman" w:hAnsi="Times New Roman" w:cs="Times New Roman"/>
        </w:rPr>
      </w:pPr>
    </w:p>
    <w:p w:rsidR="001E630D" w:rsidRDefault="001E630D" w:rsidP="001E63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1E63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30D" w:rsidRDefault="001E630D" w:rsidP="00E71FC3">
      <w:r>
        <w:separator/>
      </w:r>
    </w:p>
  </w:endnote>
  <w:endnote w:type="continuationSeparator" w:id="0">
    <w:p w:rsidR="001E630D" w:rsidRDefault="001E630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30D" w:rsidRDefault="001E630D" w:rsidP="00E71FC3">
      <w:r>
        <w:separator/>
      </w:r>
    </w:p>
  </w:footnote>
  <w:footnote w:type="continuationSeparator" w:id="0">
    <w:p w:rsidR="001E630D" w:rsidRDefault="001E630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0D"/>
    <w:rsid w:val="001A7C09"/>
    <w:rsid w:val="001E63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7C6D37-5045-42A8-845F-DA50DE3A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30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2017-06-24T19:49:00Z</dcterms:created>
  <dcterms:modified xsi:type="dcterms:W3CDTF">2017-06-24T19:49:00Z</dcterms:modified>
</cp:coreProperties>
</file>